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5BD6A5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DE04C3">
        <w:rPr>
          <w:b/>
          <w:i/>
          <w:noProof/>
          <w:sz w:val="28"/>
        </w:rPr>
        <w:t>2422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D4D82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Security Solution for Selective SCG</w:t>
      </w:r>
    </w:p>
    <w:p w14:paraId="06BA196E" w14:textId="1E3385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E04C3">
        <w:rPr>
          <w:rFonts w:ascii="Arial" w:hAnsi="Arial" w:cs="Arial"/>
          <w:b/>
          <w:bCs/>
          <w:sz w:val="22"/>
          <w:szCs w:val="22"/>
        </w:rPr>
        <w:t>R2-2213337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E04C3" w:rsidRPr="00DE04C3">
        <w:rPr>
          <w:rFonts w:ascii="Arial" w:hAnsi="Arial" w:cs="Arial"/>
          <w:b/>
          <w:bCs/>
          <w:sz w:val="22"/>
          <w:szCs w:val="22"/>
        </w:rPr>
        <w:t>LS on security for selective SCG activation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04C3">
        <w:rPr>
          <w:rFonts w:ascii="Arial" w:hAnsi="Arial" w:cs="Arial"/>
          <w:b/>
          <w:bCs/>
          <w:sz w:val="22"/>
          <w:szCs w:val="22"/>
        </w:rPr>
        <w:t>3GPP RAN WG2</w:t>
      </w:r>
    </w:p>
    <w:p w14:paraId="2C6E4D6E" w14:textId="7FB78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307BC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2389F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F1C1C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7882F4" w14:textId="32CE5379" w:rsidR="00932B23" w:rsidRDefault="00932B23" w:rsidP="00932B23">
      <w:r w:rsidRPr="00932B23">
        <w:t>SA3 wants to report on the state of the s</w:t>
      </w:r>
      <w:r>
        <w:t>ecurity</w:t>
      </w:r>
      <w:r w:rsidRPr="00932B23">
        <w:t xml:space="preserve"> analysis on selective SCG</w:t>
      </w:r>
      <w:r>
        <w:t>:</w:t>
      </w:r>
    </w:p>
    <w:p w14:paraId="368FD4E1" w14:textId="7E70A631" w:rsidR="00932B23" w:rsidRDefault="009A748B" w:rsidP="000F6242">
      <w:r w:rsidRPr="009A748B">
        <w:t xml:space="preserve">The security solution to selective SCG will have minimal impact on RAN procedures, and all security principles should be adhered to as described in the response </w:t>
      </w:r>
      <w:r>
        <w:t>LS (S3-231397).</w:t>
      </w:r>
    </w:p>
    <w:p w14:paraId="42A4AED8" w14:textId="77777777" w:rsidR="00B35FFF" w:rsidRDefault="00B35FFF" w:rsidP="000F6242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DF338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5A8B8BEF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RAN2 to take a note of the above </w:t>
      </w:r>
      <w:r w:rsidR="00DE04C3">
        <w:t>status of security analysis</w:t>
      </w:r>
      <w:r w:rsidR="00DE04C3" w:rsidRPr="0028580E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47111" w14:textId="77777777" w:rsidR="00CA1E84" w:rsidRDefault="00CA1E84">
      <w:pPr>
        <w:spacing w:after="0"/>
      </w:pPr>
      <w:r>
        <w:separator/>
      </w:r>
    </w:p>
  </w:endnote>
  <w:endnote w:type="continuationSeparator" w:id="0">
    <w:p w14:paraId="43C6A955" w14:textId="77777777" w:rsidR="00CA1E84" w:rsidRDefault="00CA1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FF3F4" w14:textId="77777777" w:rsidR="00CA1E84" w:rsidRDefault="00CA1E84">
      <w:pPr>
        <w:spacing w:after="0"/>
      </w:pPr>
      <w:r>
        <w:separator/>
      </w:r>
    </w:p>
  </w:footnote>
  <w:footnote w:type="continuationSeparator" w:id="0">
    <w:p w14:paraId="509EB3B1" w14:textId="77777777" w:rsidR="00CA1E84" w:rsidRDefault="00CA1E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5103F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526DDD"/>
    <w:rsid w:val="005B6433"/>
    <w:rsid w:val="006052AD"/>
    <w:rsid w:val="0073766B"/>
    <w:rsid w:val="007F4F92"/>
    <w:rsid w:val="008758B0"/>
    <w:rsid w:val="008B1FA4"/>
    <w:rsid w:val="008D772F"/>
    <w:rsid w:val="00914CD1"/>
    <w:rsid w:val="00932B23"/>
    <w:rsid w:val="009603F6"/>
    <w:rsid w:val="009963AC"/>
    <w:rsid w:val="0099764C"/>
    <w:rsid w:val="009A748B"/>
    <w:rsid w:val="009C01E1"/>
    <w:rsid w:val="00A455B0"/>
    <w:rsid w:val="00A70448"/>
    <w:rsid w:val="00AA4FF3"/>
    <w:rsid w:val="00AE1B3E"/>
    <w:rsid w:val="00B35644"/>
    <w:rsid w:val="00B35FFF"/>
    <w:rsid w:val="00B97703"/>
    <w:rsid w:val="00BA3D66"/>
    <w:rsid w:val="00C04BFC"/>
    <w:rsid w:val="00C17229"/>
    <w:rsid w:val="00CA1E84"/>
    <w:rsid w:val="00CB2B16"/>
    <w:rsid w:val="00CF6087"/>
    <w:rsid w:val="00D14BB6"/>
    <w:rsid w:val="00D33624"/>
    <w:rsid w:val="00DE04C3"/>
    <w:rsid w:val="00E2241D"/>
    <w:rsid w:val="00ED08E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5</cp:revision>
  <cp:lastPrinted>2002-04-23T07:10:00Z</cp:lastPrinted>
  <dcterms:created xsi:type="dcterms:W3CDTF">2023-05-11T13:02:00Z</dcterms:created>
  <dcterms:modified xsi:type="dcterms:W3CDTF">2023-05-11T13:39:00Z</dcterms:modified>
</cp:coreProperties>
</file>